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D14AC3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0D4551" w14:paraId="67D14AC6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4AC4" w14:textId="77777777" w:rsidR="00C44B8B" w:rsidRPr="000D4551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D455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4AC5" w14:textId="77777777" w:rsidR="00C44B8B" w:rsidRPr="000D4551" w:rsidRDefault="00977DB0" w:rsidP="00C44B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D4551">
              <w:rPr>
                <w:b/>
                <w:sz w:val="26"/>
                <w:szCs w:val="26"/>
                <w:lang w:val="en-US"/>
              </w:rPr>
              <w:t>203A</w:t>
            </w:r>
            <w:r w:rsidR="00E6513D" w:rsidRPr="000D4551">
              <w:rPr>
                <w:b/>
                <w:sz w:val="26"/>
                <w:szCs w:val="26"/>
              </w:rPr>
              <w:t>_098</w:t>
            </w:r>
          </w:p>
        </w:tc>
      </w:tr>
      <w:tr w:rsidR="00C44B8B" w:rsidRPr="000D4551" w14:paraId="67D14AC9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4AC7" w14:textId="77777777" w:rsidR="00C44B8B" w:rsidRPr="000D4551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D4551">
              <w:rPr>
                <w:b/>
                <w:sz w:val="26"/>
                <w:szCs w:val="26"/>
              </w:rPr>
              <w:t xml:space="preserve">Номер материала </w:t>
            </w:r>
            <w:r w:rsidRPr="000D455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4AC8" w14:textId="77777777" w:rsidR="00C44B8B" w:rsidRPr="000D4551" w:rsidRDefault="00740A39" w:rsidP="0050719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D4551">
              <w:rPr>
                <w:b/>
                <w:sz w:val="26"/>
                <w:szCs w:val="26"/>
                <w:lang w:val="en-US"/>
              </w:rPr>
              <w:t>2040479</w:t>
            </w:r>
          </w:p>
        </w:tc>
      </w:tr>
    </w:tbl>
    <w:p w14:paraId="67D14ACA" w14:textId="77777777" w:rsidR="00C44B8B" w:rsidRPr="000D4551" w:rsidRDefault="00C44B8B" w:rsidP="0050719B">
      <w:pPr>
        <w:spacing w:line="276" w:lineRule="auto"/>
        <w:ind w:right="-1"/>
        <w:jc w:val="right"/>
        <w:rPr>
          <w:sz w:val="26"/>
          <w:szCs w:val="26"/>
        </w:rPr>
      </w:pPr>
      <w:r w:rsidRPr="000D4551">
        <w:rPr>
          <w:sz w:val="26"/>
          <w:szCs w:val="26"/>
        </w:rPr>
        <w:t>_____________________________________</w:t>
      </w:r>
    </w:p>
    <w:p w14:paraId="67D14ACB" w14:textId="77777777" w:rsidR="00C44B8B" w:rsidRPr="000D4551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0D4551">
        <w:rPr>
          <w:sz w:val="26"/>
          <w:szCs w:val="26"/>
        </w:rPr>
        <w:t>_____________________________________</w:t>
      </w:r>
    </w:p>
    <w:p w14:paraId="67D14ACC" w14:textId="77777777" w:rsidR="00C44B8B" w:rsidRPr="000D4551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0D4551">
        <w:rPr>
          <w:sz w:val="26"/>
          <w:szCs w:val="26"/>
        </w:rPr>
        <w:t>_____________________________________</w:t>
      </w:r>
    </w:p>
    <w:p w14:paraId="67D14ACD" w14:textId="77777777" w:rsidR="00C44B8B" w:rsidRPr="000D4551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D4551">
        <w:rPr>
          <w:sz w:val="26"/>
          <w:szCs w:val="26"/>
        </w:rPr>
        <w:tab/>
        <w:t>_______________________ /_____________</w:t>
      </w:r>
    </w:p>
    <w:p w14:paraId="67D14ACE" w14:textId="77777777" w:rsidR="00C44B8B" w:rsidRPr="000D4551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D4551">
        <w:rPr>
          <w:sz w:val="26"/>
          <w:szCs w:val="26"/>
        </w:rPr>
        <w:t>“_______” ___________________ 20_____ г.</w:t>
      </w:r>
    </w:p>
    <w:p w14:paraId="67D14ACF" w14:textId="77777777" w:rsidR="00C44B8B" w:rsidRPr="000D4551" w:rsidRDefault="00C44B8B" w:rsidP="00C44B8B">
      <w:pPr>
        <w:rPr>
          <w:sz w:val="26"/>
          <w:szCs w:val="26"/>
        </w:rPr>
      </w:pPr>
    </w:p>
    <w:p w14:paraId="67D14AD0" w14:textId="77777777" w:rsidR="00C44B8B" w:rsidRPr="000D4551" w:rsidRDefault="00C44B8B" w:rsidP="00C44B8B">
      <w:pPr>
        <w:rPr>
          <w:sz w:val="26"/>
          <w:szCs w:val="26"/>
        </w:rPr>
      </w:pPr>
    </w:p>
    <w:p w14:paraId="67D14AD1" w14:textId="77777777" w:rsidR="00C44B8B" w:rsidRPr="000D4551" w:rsidRDefault="00C44B8B" w:rsidP="00C44B8B">
      <w:pPr>
        <w:rPr>
          <w:sz w:val="26"/>
          <w:szCs w:val="26"/>
        </w:rPr>
      </w:pPr>
    </w:p>
    <w:p w14:paraId="67D14AD2" w14:textId="77777777" w:rsidR="00C44B8B" w:rsidRPr="000D4551" w:rsidRDefault="00C44B8B" w:rsidP="00C44B8B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0D4551">
        <w:rPr>
          <w:sz w:val="26"/>
          <w:szCs w:val="26"/>
        </w:rPr>
        <w:t>ТЕХНИЧЕСКОЕ ЗАДАНИЕ</w:t>
      </w:r>
    </w:p>
    <w:p w14:paraId="67D14AD3" w14:textId="77777777" w:rsidR="004F6968" w:rsidRPr="000D4551" w:rsidRDefault="004F6968" w:rsidP="00773399">
      <w:pPr>
        <w:ind w:firstLine="0"/>
        <w:jc w:val="center"/>
        <w:rPr>
          <w:b/>
          <w:sz w:val="26"/>
          <w:szCs w:val="26"/>
        </w:rPr>
      </w:pPr>
      <w:r w:rsidRPr="000D4551">
        <w:rPr>
          <w:b/>
          <w:sz w:val="26"/>
          <w:szCs w:val="26"/>
        </w:rPr>
        <w:t xml:space="preserve">на </w:t>
      </w:r>
      <w:r w:rsidR="00612811" w:rsidRPr="000D4551">
        <w:rPr>
          <w:b/>
          <w:sz w:val="26"/>
          <w:szCs w:val="26"/>
        </w:rPr>
        <w:t xml:space="preserve">поставку </w:t>
      </w:r>
      <w:r w:rsidR="007F4188" w:rsidRPr="000D4551">
        <w:rPr>
          <w:b/>
          <w:sz w:val="26"/>
          <w:szCs w:val="26"/>
        </w:rPr>
        <w:t>мет</w:t>
      </w:r>
      <w:r w:rsidR="00620938" w:rsidRPr="000D4551">
        <w:rPr>
          <w:b/>
          <w:sz w:val="26"/>
          <w:szCs w:val="26"/>
        </w:rPr>
        <w:t>аллопроката</w:t>
      </w:r>
      <w:r w:rsidR="00843900" w:rsidRPr="000D4551">
        <w:rPr>
          <w:b/>
          <w:sz w:val="26"/>
          <w:szCs w:val="26"/>
        </w:rPr>
        <w:t xml:space="preserve"> </w:t>
      </w:r>
      <w:r w:rsidR="00637C1B">
        <w:rPr>
          <w:b/>
          <w:sz w:val="26"/>
          <w:szCs w:val="26"/>
        </w:rPr>
        <w:t>(</w:t>
      </w:r>
      <w:r w:rsidR="00740A39" w:rsidRPr="000D4551">
        <w:rPr>
          <w:b/>
          <w:sz w:val="26"/>
          <w:szCs w:val="26"/>
        </w:rPr>
        <w:t>Уголок стальной равнополочный 50х5</w:t>
      </w:r>
      <w:r w:rsidR="00637C1B">
        <w:rPr>
          <w:b/>
          <w:sz w:val="26"/>
          <w:szCs w:val="26"/>
        </w:rPr>
        <w:t>)</w:t>
      </w:r>
      <w:r w:rsidR="009C0389" w:rsidRPr="000D4551">
        <w:rPr>
          <w:b/>
          <w:sz w:val="26"/>
          <w:szCs w:val="26"/>
        </w:rPr>
        <w:t>.</w:t>
      </w:r>
      <w:r w:rsidR="00232E4A" w:rsidRPr="000D4551">
        <w:rPr>
          <w:b/>
          <w:sz w:val="26"/>
          <w:szCs w:val="26"/>
        </w:rPr>
        <w:t xml:space="preserve"> </w:t>
      </w:r>
      <w:r w:rsidR="009C0389" w:rsidRPr="000D4551">
        <w:rPr>
          <w:b/>
          <w:sz w:val="26"/>
          <w:szCs w:val="26"/>
        </w:rPr>
        <w:t xml:space="preserve">Лот № </w:t>
      </w:r>
      <w:r w:rsidR="00BD2843" w:rsidRPr="00637C1B">
        <w:rPr>
          <w:b/>
          <w:sz w:val="26"/>
          <w:szCs w:val="26"/>
          <w:u w:val="single"/>
        </w:rPr>
        <w:t>203</w:t>
      </w:r>
      <w:r w:rsidR="00620938" w:rsidRPr="00637C1B">
        <w:rPr>
          <w:b/>
          <w:sz w:val="26"/>
          <w:szCs w:val="26"/>
          <w:u w:val="single"/>
          <w:lang w:val="en-US"/>
        </w:rPr>
        <w:t>A</w:t>
      </w:r>
    </w:p>
    <w:p w14:paraId="67D14AD4" w14:textId="77777777" w:rsidR="00612811" w:rsidRPr="000D4551" w:rsidRDefault="00612811" w:rsidP="00773399">
      <w:pPr>
        <w:ind w:firstLine="0"/>
        <w:jc w:val="center"/>
        <w:rPr>
          <w:sz w:val="26"/>
          <w:szCs w:val="26"/>
        </w:rPr>
      </w:pPr>
    </w:p>
    <w:p w14:paraId="67D14AD5" w14:textId="77777777" w:rsidR="004C28DC" w:rsidRDefault="004C28DC" w:rsidP="004C28DC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67D14AD6" w14:textId="77777777" w:rsidR="004C28DC" w:rsidRDefault="004C28DC" w:rsidP="004C28DC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1.1. Технические требования, характеристики металлопроката должны соответствовать параметрам ГОСТ 8509-93 «Уголки стальные горячекатаные равнополочные. Сортамент».</w:t>
      </w:r>
    </w:p>
    <w:p w14:paraId="67D14AD7" w14:textId="77777777" w:rsidR="004C28DC" w:rsidRDefault="004C28DC" w:rsidP="004C28DC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7D14AD8" w14:textId="77777777" w:rsidR="004C28DC" w:rsidRPr="00CB6078" w:rsidRDefault="004C28DC" w:rsidP="004C28D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14:paraId="67D14AD9" w14:textId="77777777" w:rsidR="004C28DC" w:rsidRPr="00CB6078" w:rsidRDefault="004C28DC" w:rsidP="004C28DC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14:paraId="67D14ADA" w14:textId="77777777" w:rsidR="004C28DC" w:rsidRPr="00CB6078" w:rsidRDefault="004C28DC" w:rsidP="004C28D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14:paraId="67D14ADB" w14:textId="77777777" w:rsidR="004C28DC" w:rsidRPr="00CB6078" w:rsidRDefault="004C28DC" w:rsidP="004C28D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67D14ADC" w14:textId="77777777" w:rsidR="004C28DC" w:rsidRPr="00CB6078" w:rsidRDefault="004C28DC" w:rsidP="004C28D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7D14ADD" w14:textId="77777777" w:rsidR="004C28DC" w:rsidRPr="00CB6078" w:rsidRDefault="004C28DC" w:rsidP="004C28D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14:paraId="67D14ADE" w14:textId="77777777" w:rsidR="004C28DC" w:rsidRPr="00CB6078" w:rsidRDefault="004C28DC" w:rsidP="004C28D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7D14ADF" w14:textId="77777777" w:rsidR="004C28DC" w:rsidRPr="00CB6078" w:rsidRDefault="004C28DC" w:rsidP="004C28DC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7D14AE0" w14:textId="77777777" w:rsidR="004C28DC" w:rsidRPr="00CB6078" w:rsidRDefault="004C28DC" w:rsidP="004C28DC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>2.3. Металлопрокат должен соответствовать требованиям:</w:t>
      </w:r>
    </w:p>
    <w:p w14:paraId="67D14AE1" w14:textId="77777777" w:rsidR="004C28DC" w:rsidRPr="00FF548D" w:rsidRDefault="004C28DC" w:rsidP="004C28D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8509-93 «Уголки стальные горячекатаные равнополочные. Сортамент»</w:t>
      </w:r>
      <w:r w:rsidRPr="00FF548D">
        <w:rPr>
          <w:sz w:val="24"/>
          <w:szCs w:val="24"/>
        </w:rPr>
        <w:t>;</w:t>
      </w:r>
    </w:p>
    <w:p w14:paraId="67D14AE2" w14:textId="77777777" w:rsidR="004C28DC" w:rsidRPr="00CB6078" w:rsidRDefault="004C28DC" w:rsidP="004C28D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67D14AE3" w14:textId="77777777" w:rsidR="004C28DC" w:rsidRPr="00CB6078" w:rsidRDefault="004C28DC" w:rsidP="004C28D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14:paraId="67D14AE4" w14:textId="77777777" w:rsidR="004C28DC" w:rsidRPr="00CB6078" w:rsidRDefault="004C28DC" w:rsidP="004C28DC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7D14AE5" w14:textId="77777777" w:rsidR="004C28DC" w:rsidRPr="00CB6078" w:rsidRDefault="004C28DC" w:rsidP="004C28DC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14:paraId="67D14AE6" w14:textId="77777777" w:rsidR="004C28DC" w:rsidRPr="00CB6078" w:rsidRDefault="004C28DC" w:rsidP="004C28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7D14AE7" w14:textId="77777777" w:rsidR="004C28DC" w:rsidRPr="00CB6078" w:rsidRDefault="004C28DC" w:rsidP="004C28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67D14AE8" w14:textId="77777777" w:rsidR="004C28DC" w:rsidRPr="00CB6078" w:rsidRDefault="004C28DC" w:rsidP="004C28DC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14:paraId="67D14AE9" w14:textId="77777777" w:rsidR="004C28DC" w:rsidRDefault="004C28DC" w:rsidP="004C28DC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14:paraId="67D14AEA" w14:textId="77777777" w:rsidR="004C28DC" w:rsidRPr="00CB6078" w:rsidRDefault="004C28DC" w:rsidP="004C28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7D14AEB" w14:textId="77777777" w:rsidR="004C28DC" w:rsidRPr="00CB6078" w:rsidRDefault="004C28DC" w:rsidP="004C28D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67D14AEC" w14:textId="77777777" w:rsidR="004C28DC" w:rsidRDefault="004C28DC" w:rsidP="004C28D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14:paraId="67D14AED" w14:textId="77777777" w:rsidR="004C28DC" w:rsidRPr="00CB6078" w:rsidRDefault="004C28DC" w:rsidP="004C28D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7D14AEE" w14:textId="77777777" w:rsidR="004C28DC" w:rsidRPr="00CB6078" w:rsidRDefault="004C28DC" w:rsidP="004C28D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7D14AEF" w14:textId="77777777" w:rsidR="004C28DC" w:rsidRDefault="004C28DC" w:rsidP="004C28D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14:paraId="67D14AF0" w14:textId="77777777" w:rsidR="004C28DC" w:rsidRPr="00CB6078" w:rsidRDefault="004C28DC" w:rsidP="004C28D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7D14AF1" w14:textId="77777777" w:rsidR="004C28DC" w:rsidRPr="00CB6078" w:rsidRDefault="004C28DC" w:rsidP="004C28D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7D14AF2" w14:textId="77777777" w:rsidR="004C28DC" w:rsidRDefault="004C28DC" w:rsidP="004C28D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14:paraId="67D14AF3" w14:textId="77777777" w:rsidR="004C28DC" w:rsidRPr="00CB6078" w:rsidRDefault="004C28DC" w:rsidP="004C28D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7D14AF4" w14:textId="77777777" w:rsidR="004C28DC" w:rsidRPr="00CB6078" w:rsidRDefault="004C28DC" w:rsidP="004C28D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14:paraId="67D14AF5" w14:textId="77777777" w:rsidR="004C28DC" w:rsidRPr="00CB6078" w:rsidRDefault="004C28DC" w:rsidP="004C28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67D14AF6" w14:textId="77777777" w:rsidR="004C28DC" w:rsidRPr="00CB6078" w:rsidRDefault="004C28DC" w:rsidP="004C28D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7D14AF7" w14:textId="77777777" w:rsidR="004C28DC" w:rsidRPr="00CB6078" w:rsidRDefault="004C28DC" w:rsidP="004C28DC">
      <w:pPr>
        <w:rPr>
          <w:sz w:val="26"/>
          <w:szCs w:val="26"/>
        </w:rPr>
      </w:pPr>
    </w:p>
    <w:p w14:paraId="67D14AF8" w14:textId="77777777" w:rsidR="004C28DC" w:rsidRPr="00CB6078" w:rsidRDefault="004C28DC" w:rsidP="004C28DC">
      <w:pPr>
        <w:rPr>
          <w:sz w:val="26"/>
          <w:szCs w:val="26"/>
        </w:rPr>
      </w:pPr>
    </w:p>
    <w:p w14:paraId="67D14AF9" w14:textId="77777777" w:rsidR="004C28DC" w:rsidRPr="00CB6078" w:rsidRDefault="004C28DC" w:rsidP="004C28DC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14:paraId="67D14AFA" w14:textId="77777777" w:rsidR="004C28DC" w:rsidRPr="00CB6078" w:rsidRDefault="004C28DC" w:rsidP="004C28DC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sectPr w:rsidR="004C28DC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D14AFD" w14:textId="77777777" w:rsidR="002D70E2" w:rsidRDefault="002D70E2">
      <w:r>
        <w:separator/>
      </w:r>
    </w:p>
  </w:endnote>
  <w:endnote w:type="continuationSeparator" w:id="0">
    <w:p w14:paraId="67D14AFE" w14:textId="77777777" w:rsidR="002D70E2" w:rsidRDefault="002D7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D14AFB" w14:textId="77777777" w:rsidR="002D70E2" w:rsidRDefault="002D70E2">
      <w:r>
        <w:separator/>
      </w:r>
    </w:p>
  </w:footnote>
  <w:footnote w:type="continuationSeparator" w:id="0">
    <w:p w14:paraId="67D14AFC" w14:textId="77777777" w:rsidR="002D70E2" w:rsidRDefault="002D70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D14AFF" w14:textId="77777777" w:rsidR="00AD7048" w:rsidRDefault="00706F9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7D14B0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A3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551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5D27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0E2"/>
    <w:rsid w:val="002D745A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AD5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2BA2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DC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19B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37C1B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1CB"/>
    <w:rsid w:val="0068591A"/>
    <w:rsid w:val="0069133E"/>
    <w:rsid w:val="00691E00"/>
    <w:rsid w:val="00694386"/>
    <w:rsid w:val="0069602E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06F90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0A39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77DB0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797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408C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66A0"/>
    <w:rsid w:val="00D9751E"/>
    <w:rsid w:val="00D97799"/>
    <w:rsid w:val="00DA18E9"/>
    <w:rsid w:val="00DA1BEC"/>
    <w:rsid w:val="00DA1CF8"/>
    <w:rsid w:val="00DA1DB6"/>
    <w:rsid w:val="00DA24B0"/>
    <w:rsid w:val="00DA276C"/>
    <w:rsid w:val="00DA5258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513D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06DC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  <w:rsid w:val="00FF6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D14AC3"/>
  <w15:docId w15:val="{498278D1-7583-46E3-86DD-073FB74BD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0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4B17C-60D0-406B-A629-D82B3F399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0B7A5A-6EE0-4483-B17D-5557868169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FFA139-B7DB-4AC1-8C42-161A9AA069F8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C8624FA-43FE-48A6-8F10-21A12D098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</TotalTime>
  <Pages>2</Pages>
  <Words>728</Words>
  <Characters>4156</Characters>
  <Application>Microsoft Office Word</Application>
  <DocSecurity>4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Поддубская Кристина Валерьевна</cp:lastModifiedBy>
  <cp:revision>2</cp:revision>
  <cp:lastPrinted>2010-09-30T13:29:00Z</cp:lastPrinted>
  <dcterms:created xsi:type="dcterms:W3CDTF">2021-03-25T11:53:00Z</dcterms:created>
  <dcterms:modified xsi:type="dcterms:W3CDTF">2021-03-25T11:53:00Z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